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0087" w14:textId="77777777" w:rsidR="00245156" w:rsidRPr="00617067" w:rsidRDefault="006467D8" w:rsidP="00617067">
      <w:pPr>
        <w:rPr>
          <w:rFonts w:ascii="Arial" w:hAnsi="Arial" w:cs="Arial"/>
          <w:b/>
          <w:sz w:val="20"/>
          <w:szCs w:val="20"/>
        </w:rPr>
      </w:pPr>
      <w:r w:rsidRPr="00617067">
        <w:rPr>
          <w:rFonts w:ascii="Arial" w:hAnsi="Arial" w:cs="Arial"/>
          <w:b/>
          <w:sz w:val="20"/>
          <w:szCs w:val="20"/>
        </w:rPr>
        <w:t xml:space="preserve">Obrazec </w:t>
      </w:r>
      <w:r w:rsidR="00B30B06" w:rsidRPr="00617067">
        <w:rPr>
          <w:rFonts w:ascii="Arial" w:hAnsi="Arial" w:cs="Arial"/>
          <w:b/>
          <w:sz w:val="20"/>
          <w:szCs w:val="20"/>
        </w:rPr>
        <w:t>zavarovanja</w:t>
      </w:r>
      <w:r w:rsidRPr="00617067">
        <w:rPr>
          <w:rFonts w:ascii="Arial" w:hAnsi="Arial" w:cs="Arial"/>
          <w:b/>
          <w:sz w:val="20"/>
          <w:szCs w:val="20"/>
        </w:rPr>
        <w:t xml:space="preserve"> za dobro izvedbo </w:t>
      </w:r>
      <w:r w:rsidR="00DF0D53" w:rsidRPr="00617067">
        <w:rPr>
          <w:rFonts w:ascii="Arial" w:hAnsi="Arial" w:cs="Arial"/>
          <w:b/>
          <w:sz w:val="20"/>
          <w:szCs w:val="20"/>
        </w:rPr>
        <w:t xml:space="preserve">pogodbenih obveznosti </w:t>
      </w:r>
      <w:r w:rsidRPr="00617067">
        <w:rPr>
          <w:rFonts w:ascii="Arial" w:hAnsi="Arial" w:cs="Arial"/>
          <w:b/>
          <w:sz w:val="20"/>
          <w:szCs w:val="20"/>
        </w:rPr>
        <w:t>po EPGP</w:t>
      </w:r>
      <w:r w:rsidR="00740812" w:rsidRPr="00617067">
        <w:rPr>
          <w:rFonts w:ascii="Arial" w:hAnsi="Arial" w:cs="Arial"/>
          <w:b/>
          <w:sz w:val="20"/>
          <w:szCs w:val="20"/>
        </w:rPr>
        <w:t>-</w:t>
      </w:r>
      <w:r w:rsidRPr="00617067">
        <w:rPr>
          <w:rFonts w:ascii="Arial" w:hAnsi="Arial" w:cs="Arial"/>
          <w:b/>
          <w:sz w:val="20"/>
          <w:szCs w:val="20"/>
        </w:rPr>
        <w:t>758</w:t>
      </w:r>
    </w:p>
    <w:p w14:paraId="27AD16AF" w14:textId="77777777" w:rsidR="006467D8" w:rsidRPr="005921D2" w:rsidRDefault="006467D8" w:rsidP="00617067">
      <w:pPr>
        <w:rPr>
          <w:rFonts w:ascii="Arial" w:hAnsi="Arial" w:cs="Arial"/>
          <w:sz w:val="20"/>
          <w:szCs w:val="19"/>
        </w:rPr>
      </w:pPr>
    </w:p>
    <w:p w14:paraId="364BF0AC" w14:textId="77777777" w:rsidR="00245156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1A5CB9B3" w14:textId="77777777" w:rsidR="00463EE8" w:rsidRPr="005921D2" w:rsidRDefault="00463EE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24CB8E1" w14:textId="77777777" w:rsidR="00245156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</w:t>
      </w:r>
      <w:r w:rsidR="009A52C6" w:rsidRPr="005921D2">
        <w:rPr>
          <w:rFonts w:ascii="Arial" w:hAnsi="Arial" w:cs="Arial"/>
          <w:sz w:val="20"/>
          <w:szCs w:val="19"/>
        </w:rPr>
        <w:t>inistrstvo za javno upravo</w:t>
      </w:r>
      <w:r w:rsidR="00824DA5" w:rsidRPr="005921D2">
        <w:rPr>
          <w:rFonts w:ascii="Arial" w:hAnsi="Arial" w:cs="Arial"/>
          <w:sz w:val="20"/>
          <w:szCs w:val="19"/>
        </w:rPr>
        <w:t xml:space="preserve">, Tržaška </w:t>
      </w:r>
      <w:r w:rsidR="00B00831">
        <w:rPr>
          <w:rFonts w:ascii="Arial" w:hAnsi="Arial" w:cs="Arial"/>
          <w:sz w:val="20"/>
          <w:szCs w:val="19"/>
        </w:rPr>
        <w:t xml:space="preserve">cesta </w:t>
      </w:r>
      <w:r w:rsidR="00824DA5" w:rsidRPr="005921D2">
        <w:rPr>
          <w:rFonts w:ascii="Arial" w:hAnsi="Arial" w:cs="Arial"/>
          <w:sz w:val="20"/>
          <w:szCs w:val="19"/>
        </w:rPr>
        <w:t>21, 1000 Ljubljana</w:t>
      </w:r>
    </w:p>
    <w:p w14:paraId="045D7A11" w14:textId="77777777" w:rsidR="00560335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1208810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81095E5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1F5341F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81771E8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1679B9CF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D9FC96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03BBDDCA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93832F2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5C076054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2075E5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0FBC0C8D" w14:textId="77777777" w:rsidR="00AF537D" w:rsidRPr="005921D2" w:rsidRDefault="00AF537D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3A2CE1" w14:textId="3B086AAB" w:rsidR="006467D8" w:rsidRPr="00617067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BB21E4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 xml:space="preserve">vpiše se </w:t>
      </w:r>
      <w:r w:rsidR="00725332">
        <w:rPr>
          <w:rFonts w:ascii="Arial" w:hAnsi="Arial" w:cs="Arial"/>
          <w:i/>
          <w:sz w:val="20"/>
          <w:szCs w:val="19"/>
        </w:rPr>
        <w:t xml:space="preserve">krovna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9A52C6">
        <w:rPr>
          <w:rFonts w:ascii="Arial" w:hAnsi="Arial" w:cs="Arial"/>
          <w:i/>
          <w:sz w:val="20"/>
          <w:szCs w:val="19"/>
        </w:rPr>
        <w:t xml:space="preserve"> </w:t>
      </w:r>
      <w:r w:rsidR="009A52C6" w:rsidRPr="00617067">
        <w:rPr>
          <w:rFonts w:ascii="Arial" w:hAnsi="Arial" w:cs="Arial"/>
          <w:i/>
          <w:sz w:val="20"/>
          <w:szCs w:val="19"/>
        </w:rPr>
        <w:t>za skupno javno naročilo za</w:t>
      </w:r>
      <w:r w:rsidR="00725332">
        <w:rPr>
          <w:rFonts w:ascii="Arial" w:hAnsi="Arial" w:cs="Arial"/>
          <w:i/>
          <w:sz w:val="20"/>
          <w:szCs w:val="19"/>
        </w:rPr>
        <w:t xml:space="preserve"> </w:t>
      </w:r>
      <w:r w:rsidR="001E00A4">
        <w:rPr>
          <w:rFonts w:ascii="Arial" w:hAnsi="Arial" w:cs="Arial"/>
          <w:i/>
          <w:sz w:val="20"/>
          <w:szCs w:val="19"/>
        </w:rPr>
        <w:t>storitve zavarovanja</w:t>
      </w:r>
      <w:r w:rsidR="001456C0">
        <w:rPr>
          <w:rFonts w:ascii="Arial" w:hAnsi="Arial" w:cs="Arial"/>
          <w:i/>
          <w:sz w:val="20"/>
          <w:szCs w:val="19"/>
        </w:rPr>
        <w:t xml:space="preserve"> premoženja in premoženjskih interesov</w:t>
      </w:r>
      <w:r w:rsidR="009A52C6" w:rsidRPr="00617067">
        <w:rPr>
          <w:rFonts w:ascii="Arial" w:hAnsi="Arial" w:cs="Arial"/>
          <w:i/>
          <w:sz w:val="20"/>
          <w:szCs w:val="19"/>
        </w:rPr>
        <w:t>)</w:t>
      </w:r>
    </w:p>
    <w:p w14:paraId="1ED87B4C" w14:textId="77777777" w:rsidR="00EF25C2" w:rsidRPr="005921D2" w:rsidRDefault="00EF25C2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1FED7F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58B10CC1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B432E18" w14:textId="77777777" w:rsidR="003D7752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4C0A5C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F365BB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36A464A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F175C8D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2E4654A1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B29824C" w14:textId="77777777" w:rsidR="00455BD1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62788755" w14:textId="77777777" w:rsidR="00EC395A" w:rsidRPr="005921D2" w:rsidRDefault="00EC395A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4ECAD08" w14:textId="77777777" w:rsidR="00455BD1" w:rsidRPr="005921D2" w:rsidRDefault="00455BD1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46B6EDFD" w14:textId="77777777" w:rsidR="00EF25C2" w:rsidRPr="005921D2" w:rsidRDefault="00EF25C2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2D4D3D4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69CF72CF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7466B5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4A952317" w14:textId="77777777" w:rsidR="00245156" w:rsidRPr="005921D2" w:rsidRDefault="00245156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5670146D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4CC8918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55B41BFC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79A26A36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66D18763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0F43BEDA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34FD7B86" w14:textId="77777777" w:rsidR="008D77D9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B78A4B5" w14:textId="77777777" w:rsidR="0098209F" w:rsidRPr="005921D2" w:rsidRDefault="0098209F" w:rsidP="00617067">
      <w:pPr>
        <w:jc w:val="both"/>
        <w:rPr>
          <w:rFonts w:ascii="Arial" w:hAnsi="Arial" w:cs="Arial"/>
          <w:sz w:val="20"/>
          <w:szCs w:val="19"/>
        </w:rPr>
      </w:pPr>
    </w:p>
    <w:p w14:paraId="5E53BC92" w14:textId="77777777" w:rsidR="006069A6" w:rsidRDefault="00245156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D7620F4" w14:textId="77777777" w:rsidR="0098209F" w:rsidRDefault="0098209F" w:rsidP="00617067">
      <w:pPr>
        <w:jc w:val="both"/>
        <w:rPr>
          <w:rFonts w:ascii="Arial" w:hAnsi="Arial" w:cs="Arial"/>
          <w:i/>
          <w:sz w:val="20"/>
          <w:szCs w:val="20"/>
        </w:rPr>
      </w:pPr>
    </w:p>
    <w:p w14:paraId="47DB0A68" w14:textId="77777777" w:rsidR="0098209F" w:rsidRDefault="0098209F" w:rsidP="00617067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392B027C" w14:textId="77777777" w:rsidR="0098209F" w:rsidRPr="004E7D5B" w:rsidRDefault="0098209F" w:rsidP="00617067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617067">
      <w:footerReference w:type="default" r:id="rId7"/>
      <w:pgSz w:w="11906" w:h="16838"/>
      <w:pgMar w:top="720" w:right="1418" w:bottom="72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D3E2E" w14:textId="77777777" w:rsidR="00AB4127" w:rsidRDefault="00AB4127">
      <w:r>
        <w:separator/>
      </w:r>
    </w:p>
  </w:endnote>
  <w:endnote w:type="continuationSeparator" w:id="0">
    <w:p w14:paraId="4F50A7DF" w14:textId="77777777" w:rsidR="00AB4127" w:rsidRDefault="00AB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B685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B2C8F" w14:textId="77777777" w:rsidR="00AB4127" w:rsidRDefault="00AB4127">
      <w:r>
        <w:separator/>
      </w:r>
    </w:p>
  </w:footnote>
  <w:footnote w:type="continuationSeparator" w:id="0">
    <w:p w14:paraId="799E82BE" w14:textId="77777777" w:rsidR="00AB4127" w:rsidRDefault="00AB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9620236">
    <w:abstractNumId w:val="1"/>
  </w:num>
  <w:num w:numId="2" w16cid:durableId="544564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532D"/>
    <w:rsid w:val="000675F3"/>
    <w:rsid w:val="00087185"/>
    <w:rsid w:val="00092427"/>
    <w:rsid w:val="000D4C48"/>
    <w:rsid w:val="000E0EE7"/>
    <w:rsid w:val="00101D0E"/>
    <w:rsid w:val="001104A6"/>
    <w:rsid w:val="00121554"/>
    <w:rsid w:val="001437C4"/>
    <w:rsid w:val="001456C0"/>
    <w:rsid w:val="00153B84"/>
    <w:rsid w:val="00154FF6"/>
    <w:rsid w:val="0015735F"/>
    <w:rsid w:val="001628E2"/>
    <w:rsid w:val="00167E50"/>
    <w:rsid w:val="00180013"/>
    <w:rsid w:val="00192011"/>
    <w:rsid w:val="00194EA6"/>
    <w:rsid w:val="001A0BDA"/>
    <w:rsid w:val="001C23FC"/>
    <w:rsid w:val="001E00A4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0FA1"/>
    <w:rsid w:val="002844B2"/>
    <w:rsid w:val="00284E7C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4119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0F76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21D2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17067"/>
    <w:rsid w:val="00623380"/>
    <w:rsid w:val="0062638A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70641A"/>
    <w:rsid w:val="007102CF"/>
    <w:rsid w:val="00716E51"/>
    <w:rsid w:val="00725332"/>
    <w:rsid w:val="0073513B"/>
    <w:rsid w:val="0074024C"/>
    <w:rsid w:val="00740812"/>
    <w:rsid w:val="00744037"/>
    <w:rsid w:val="00757395"/>
    <w:rsid w:val="0076494B"/>
    <w:rsid w:val="00774447"/>
    <w:rsid w:val="00787DE9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70589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A52C6"/>
    <w:rsid w:val="009C679A"/>
    <w:rsid w:val="009E784A"/>
    <w:rsid w:val="00A05486"/>
    <w:rsid w:val="00A164A1"/>
    <w:rsid w:val="00A80B91"/>
    <w:rsid w:val="00A92B50"/>
    <w:rsid w:val="00AA04C3"/>
    <w:rsid w:val="00AA15B7"/>
    <w:rsid w:val="00AA58B4"/>
    <w:rsid w:val="00AA6F28"/>
    <w:rsid w:val="00AB4127"/>
    <w:rsid w:val="00AC0E7B"/>
    <w:rsid w:val="00AC701A"/>
    <w:rsid w:val="00AE092F"/>
    <w:rsid w:val="00AF537D"/>
    <w:rsid w:val="00AF70BB"/>
    <w:rsid w:val="00B00831"/>
    <w:rsid w:val="00B04E55"/>
    <w:rsid w:val="00B04F5E"/>
    <w:rsid w:val="00B21ED0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B21E4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24A5"/>
    <w:rsid w:val="00D97C5D"/>
    <w:rsid w:val="00DE009F"/>
    <w:rsid w:val="00DE08D9"/>
    <w:rsid w:val="00DE15F3"/>
    <w:rsid w:val="00DF0D53"/>
    <w:rsid w:val="00DF7C8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12633"/>
    <w:rsid w:val="00F25101"/>
    <w:rsid w:val="00F262CC"/>
    <w:rsid w:val="00F35D9F"/>
    <w:rsid w:val="00F36BA3"/>
    <w:rsid w:val="00F40F47"/>
    <w:rsid w:val="00F422DE"/>
    <w:rsid w:val="00F75DF7"/>
    <w:rsid w:val="00F804DE"/>
    <w:rsid w:val="00FA378D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9537D"/>
  <w15:chartTrackingRefBased/>
  <w15:docId w15:val="{0BCBA4DA-2761-421F-97DD-92B20B8C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787DE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431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Tina Bizjak (MJU)</cp:lastModifiedBy>
  <cp:revision>2</cp:revision>
  <cp:lastPrinted>2013-10-09T05:57:00Z</cp:lastPrinted>
  <dcterms:created xsi:type="dcterms:W3CDTF">2023-06-16T08:23:00Z</dcterms:created>
  <dcterms:modified xsi:type="dcterms:W3CDTF">2023-06-16T08:23:00Z</dcterms:modified>
</cp:coreProperties>
</file>